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EBB56" w14:textId="77777777" w:rsidR="00854638" w:rsidRDefault="00854638" w:rsidP="00854638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  <w:u w:val="single"/>
        </w:rPr>
        <w:t>Thomas SPRYGGY</w:t>
      </w:r>
      <w:r>
        <w:rPr>
          <w:rFonts w:cs="Times New Roman"/>
          <w:sz w:val="22"/>
        </w:rPr>
        <w:t xml:space="preserve">      </w:t>
      </w:r>
      <w:proofErr w:type="gramStart"/>
      <w:r>
        <w:rPr>
          <w:rFonts w:cs="Times New Roman"/>
          <w:sz w:val="22"/>
        </w:rPr>
        <w:t xml:space="preserve">   (</w:t>
      </w:r>
      <w:proofErr w:type="gramEnd"/>
      <w:r>
        <w:rPr>
          <w:rFonts w:cs="Times New Roman"/>
          <w:sz w:val="22"/>
        </w:rPr>
        <w:t>fl.1446)</w:t>
      </w:r>
    </w:p>
    <w:p w14:paraId="7CC5B6A5" w14:textId="77777777" w:rsidR="00854638" w:rsidRDefault="00854638" w:rsidP="00854638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of Worsted, Norfolk. Chapman.</w:t>
      </w:r>
    </w:p>
    <w:p w14:paraId="47FCC111" w14:textId="77777777" w:rsidR="00854638" w:rsidRDefault="00854638" w:rsidP="00854638">
      <w:pPr>
        <w:pStyle w:val="NoSpacing"/>
        <w:jc w:val="both"/>
        <w:rPr>
          <w:rFonts w:cs="Times New Roman"/>
          <w:sz w:val="22"/>
        </w:rPr>
      </w:pPr>
    </w:p>
    <w:p w14:paraId="46877D05" w14:textId="77777777" w:rsidR="00854638" w:rsidRDefault="00854638" w:rsidP="00854638">
      <w:pPr>
        <w:pStyle w:val="NoSpacing"/>
        <w:jc w:val="both"/>
        <w:rPr>
          <w:rFonts w:cs="Times New Roman"/>
          <w:sz w:val="22"/>
        </w:rPr>
      </w:pPr>
    </w:p>
    <w:p w14:paraId="56D40C78" w14:textId="77777777" w:rsidR="00854638" w:rsidRDefault="00854638" w:rsidP="00854638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ab/>
        <w:t>1446</w:t>
      </w:r>
      <w:r>
        <w:rPr>
          <w:rFonts w:cs="Times New Roman"/>
          <w:sz w:val="22"/>
        </w:rPr>
        <w:tab/>
        <w:t xml:space="preserve">William de la Pole(q.v.) and four others brought a plaint of trespass and </w:t>
      </w:r>
      <w:proofErr w:type="gramStart"/>
      <w:r>
        <w:rPr>
          <w:rFonts w:cs="Times New Roman"/>
          <w:sz w:val="22"/>
        </w:rPr>
        <w:t>taking</w:t>
      </w:r>
      <w:proofErr w:type="gramEnd"/>
    </w:p>
    <w:p w14:paraId="1FEF47C4" w14:textId="77777777" w:rsidR="00854638" w:rsidRDefault="00854638" w:rsidP="00854638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  <w:t>goods against him and five others.</w:t>
      </w:r>
    </w:p>
    <w:p w14:paraId="39A0DA75" w14:textId="77777777" w:rsidR="00854638" w:rsidRDefault="00854638" w:rsidP="008546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6AE99371" w14:textId="77777777" w:rsidR="00854638" w:rsidRDefault="00854638" w:rsidP="00854638">
      <w:pPr>
        <w:pStyle w:val="NoSpacing"/>
        <w:jc w:val="both"/>
        <w:rPr>
          <w:rFonts w:cs="Times New Roman"/>
          <w:szCs w:val="24"/>
        </w:rPr>
      </w:pPr>
    </w:p>
    <w:p w14:paraId="1DCA4732" w14:textId="77777777" w:rsidR="00854638" w:rsidRDefault="00854638" w:rsidP="00854638">
      <w:pPr>
        <w:pStyle w:val="NoSpacing"/>
        <w:jc w:val="both"/>
        <w:rPr>
          <w:rFonts w:cs="Times New Roman"/>
          <w:szCs w:val="24"/>
        </w:rPr>
      </w:pPr>
    </w:p>
    <w:p w14:paraId="741A076D" w14:textId="77777777" w:rsidR="00854638" w:rsidRDefault="00854638" w:rsidP="0085463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November 2023</w:t>
      </w:r>
    </w:p>
    <w:p w14:paraId="5FF1F3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FE2D5" w14:textId="77777777" w:rsidR="00854638" w:rsidRDefault="00854638" w:rsidP="009139A6">
      <w:r>
        <w:separator/>
      </w:r>
    </w:p>
  </w:endnote>
  <w:endnote w:type="continuationSeparator" w:id="0">
    <w:p w14:paraId="32F48296" w14:textId="77777777" w:rsidR="00854638" w:rsidRDefault="008546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C8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37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6B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4549C" w14:textId="77777777" w:rsidR="00854638" w:rsidRDefault="00854638" w:rsidP="009139A6">
      <w:r>
        <w:separator/>
      </w:r>
    </w:p>
  </w:footnote>
  <w:footnote w:type="continuationSeparator" w:id="0">
    <w:p w14:paraId="188B3F37" w14:textId="77777777" w:rsidR="00854638" w:rsidRDefault="008546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28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64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C7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38"/>
    <w:rsid w:val="000666E0"/>
    <w:rsid w:val="002510B7"/>
    <w:rsid w:val="005C130B"/>
    <w:rsid w:val="00826F5C"/>
    <w:rsid w:val="0085463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89906"/>
  <w15:chartTrackingRefBased/>
  <w15:docId w15:val="{A21113AC-BF53-4903-B31F-2071337B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46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2023-11-30T13:51:00Z</dcterms:created>
  <dcterms:modified xsi:type="dcterms:W3CDTF">2023-11-30T13:52:00Z</dcterms:modified>
</cp:coreProperties>
</file>